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32" w:rsidRDefault="00064132" w:rsidP="00064132">
      <w:pPr>
        <w:rPr>
          <w:sz w:val="24"/>
          <w:szCs w:val="24"/>
        </w:rPr>
      </w:pPr>
    </w:p>
    <w:permStart w:id="723855443" w:edGrp="everyone"/>
    <w:p w:rsidR="00B303A6" w:rsidRDefault="00EC4E4D" w:rsidP="00B303A6">
      <w:pPr>
        <w:rPr>
          <w:sz w:val="24"/>
          <w:szCs w:val="24"/>
        </w:rPr>
      </w:pPr>
      <w:r w:rsidRPr="00907C0F">
        <w:rPr>
          <w:sz w:val="24"/>
          <w:szCs w:val="24"/>
        </w:rPr>
        <w:fldChar w:fldCharType="begin"/>
      </w:r>
      <w:r w:rsidR="00B303A6" w:rsidRPr="00907C0F">
        <w:rPr>
          <w:sz w:val="24"/>
          <w:szCs w:val="24"/>
        </w:rPr>
        <w:instrText xml:space="preserve"> DATE \@ "MMMM d, yyyy" </w:instrText>
      </w:r>
      <w:r w:rsidRPr="00907C0F">
        <w:rPr>
          <w:sz w:val="24"/>
          <w:szCs w:val="24"/>
        </w:rPr>
        <w:fldChar w:fldCharType="separate"/>
      </w:r>
      <w:r w:rsidR="00461F49">
        <w:rPr>
          <w:noProof/>
          <w:sz w:val="24"/>
          <w:szCs w:val="24"/>
        </w:rPr>
        <w:t>July 8, 2019</w:t>
      </w:r>
      <w:r w:rsidRPr="00907C0F">
        <w:rPr>
          <w:sz w:val="24"/>
          <w:szCs w:val="24"/>
        </w:rPr>
        <w:fldChar w:fldCharType="end"/>
      </w:r>
    </w:p>
    <w:p w:rsidR="00244575" w:rsidRDefault="00244575" w:rsidP="00B303A6">
      <w:pPr>
        <w:rPr>
          <w:sz w:val="24"/>
          <w:szCs w:val="24"/>
        </w:rPr>
      </w:pPr>
    </w:p>
    <w:p w:rsidR="00244575" w:rsidRPr="00907C0F" w:rsidRDefault="00244575" w:rsidP="00B303A6">
      <w:pPr>
        <w:rPr>
          <w:sz w:val="24"/>
          <w:szCs w:val="24"/>
        </w:rPr>
      </w:pPr>
    </w:p>
    <w:p w:rsidR="00B303A6" w:rsidRPr="00907C0F" w:rsidRDefault="00B303A6" w:rsidP="00B303A6">
      <w:pPr>
        <w:rPr>
          <w:sz w:val="24"/>
          <w:szCs w:val="24"/>
        </w:rPr>
      </w:pPr>
    </w:p>
    <w:p w:rsidR="00B303A6" w:rsidRPr="00930B76" w:rsidRDefault="00B14303" w:rsidP="00B303A6">
      <w:pPr>
        <w:rPr>
          <w:rFonts w:ascii="Calibri" w:hAnsi="Calibri"/>
        </w:rPr>
      </w:pPr>
      <w:r>
        <w:rPr>
          <w:rFonts w:ascii="Calibri" w:hAnsi="Calibri"/>
        </w:rPr>
        <w:t>Parent name</w:t>
      </w:r>
    </w:p>
    <w:p w:rsidR="00B303A6" w:rsidRPr="00930B76" w:rsidRDefault="00B303A6" w:rsidP="00B303A6">
      <w:pPr>
        <w:rPr>
          <w:rFonts w:ascii="Calibri" w:hAnsi="Calibri"/>
        </w:rPr>
      </w:pPr>
      <w:r w:rsidRPr="00930B76">
        <w:rPr>
          <w:rFonts w:ascii="Calibri" w:hAnsi="Calibri"/>
        </w:rPr>
        <w:t>Address</w:t>
      </w:r>
    </w:p>
    <w:p w:rsidR="00B303A6" w:rsidRPr="00930B76" w:rsidRDefault="00B303A6" w:rsidP="00B303A6">
      <w:pPr>
        <w:rPr>
          <w:rFonts w:ascii="Calibri" w:hAnsi="Calibri"/>
        </w:rPr>
      </w:pPr>
      <w:r w:rsidRPr="00930B76">
        <w:rPr>
          <w:rFonts w:ascii="Calibri" w:hAnsi="Calibri"/>
        </w:rPr>
        <w:t>Phone</w:t>
      </w:r>
    </w:p>
    <w:p w:rsidR="00B303A6" w:rsidRPr="00930B76" w:rsidRDefault="00B303A6" w:rsidP="00B303A6">
      <w:pPr>
        <w:rPr>
          <w:rFonts w:ascii="Calibri" w:hAnsi="Calibri"/>
        </w:rPr>
      </w:pPr>
    </w:p>
    <w:p w:rsidR="00B303A6" w:rsidRPr="00930B76" w:rsidRDefault="00B303A6" w:rsidP="00B303A6">
      <w:pPr>
        <w:rPr>
          <w:rFonts w:ascii="Calibri" w:hAnsi="Calibri"/>
        </w:rPr>
      </w:pPr>
      <w:r w:rsidRPr="00930B76">
        <w:rPr>
          <w:rFonts w:ascii="Calibri" w:hAnsi="Calibri"/>
        </w:rPr>
        <w:t>Dear [name],</w:t>
      </w:r>
    </w:p>
    <w:p w:rsidR="00B303A6" w:rsidRPr="00930B76" w:rsidRDefault="00B303A6" w:rsidP="00B303A6">
      <w:pPr>
        <w:rPr>
          <w:rFonts w:ascii="Calibri" w:hAnsi="Calibri"/>
        </w:rPr>
      </w:pPr>
    </w:p>
    <w:p w:rsidR="00FE4BBF" w:rsidRDefault="00FE4BBF" w:rsidP="00FE4BBF">
      <w:pPr>
        <w:autoSpaceDE w:val="0"/>
        <w:autoSpaceDN w:val="0"/>
        <w:adjustRightInd w:val="0"/>
        <w:rPr>
          <w:rFonts w:ascii="CIDFont+F6" w:hAnsi="CIDFont+F6" w:cs="CIDFont+F6"/>
        </w:rPr>
      </w:pPr>
      <w:r>
        <w:rPr>
          <w:rFonts w:ascii="CIDFont+F6" w:hAnsi="CIDFont+F6" w:cs="CIDFont+F6"/>
        </w:rPr>
        <w:t>[School name] is partnering with the South Dakota Department of Labor and Regulation Career</w:t>
      </w:r>
    </w:p>
    <w:p w:rsidR="00A31F5A" w:rsidRDefault="00FE4BBF" w:rsidP="00E85E30">
      <w:r>
        <w:rPr>
          <w:rFonts w:ascii="CIDFont+F6" w:hAnsi="CIDFont+F6" w:cs="CIDFont+F6"/>
        </w:rPr>
        <w:t>Launch</w:t>
      </w:r>
      <w:r w:rsidR="008A0EAA">
        <w:rPr>
          <w:rFonts w:ascii="CIDFont+F6" w:hAnsi="CIDFont+F6" w:cs="CIDFont+F6"/>
        </w:rPr>
        <w:t xml:space="preserve"> SD</w:t>
      </w:r>
      <w:r>
        <w:rPr>
          <w:rFonts w:ascii="CIDFont+F6" w:hAnsi="CIDFont+F6" w:cs="CIDFont+F6"/>
        </w:rPr>
        <w:t xml:space="preserve"> </w:t>
      </w:r>
      <w:r w:rsidR="008A0EAA">
        <w:rPr>
          <w:rFonts w:ascii="CIDFont+F6" w:hAnsi="CIDFont+F6" w:cs="CIDFont+F6"/>
        </w:rPr>
        <w:t>p</w:t>
      </w:r>
      <w:r>
        <w:rPr>
          <w:rFonts w:ascii="CIDFont+F6" w:hAnsi="CIDFont+F6" w:cs="CIDFont+F6"/>
        </w:rPr>
        <w:t>rogram to offer job shadow opportuni</w:t>
      </w:r>
      <w:r w:rsidR="000F6DCC">
        <w:rPr>
          <w:rFonts w:ascii="CIDFont+F6" w:hAnsi="CIDFont+F6" w:cs="CIDFont+F6"/>
        </w:rPr>
        <w:t>ties</w:t>
      </w:r>
      <w:r>
        <w:rPr>
          <w:rFonts w:ascii="CIDFont+F6" w:hAnsi="CIDFont+F6" w:cs="CIDFont+F6"/>
        </w:rPr>
        <w:t xml:space="preserve"> to sophomores</w:t>
      </w:r>
      <w:r w:rsidR="00E85E30">
        <w:rPr>
          <w:rFonts w:ascii="CIDFont+F6" w:hAnsi="CIDFont+F6" w:cs="CIDFont+F6"/>
        </w:rPr>
        <w:t xml:space="preserve">. </w:t>
      </w:r>
      <w:r w:rsidR="00E85E30">
        <w:t xml:space="preserve">Job shadows assist students in making educated decisions about their futures. </w:t>
      </w:r>
    </w:p>
    <w:p w:rsidR="00A31F5A" w:rsidRDefault="00A31F5A" w:rsidP="00E85E30"/>
    <w:p w:rsidR="00E85E30" w:rsidRDefault="00E85E30" w:rsidP="00E85E30">
      <w:r>
        <w:t xml:space="preserve">Students have completed interest questionnaires and will be assigned to local businesses aligned with their interests to participate in job shadows </w:t>
      </w:r>
      <w:r>
        <w:rPr>
          <w:rFonts w:ascii="CIDFont+F6" w:hAnsi="CIDFont+F6" w:cs="CIDFont+F6"/>
        </w:rPr>
        <w:t>during the week of [April 20-24, 2019].</w:t>
      </w:r>
      <w:r>
        <w:t xml:space="preserve"> </w:t>
      </w:r>
    </w:p>
    <w:p w:rsidR="00FE4BBF" w:rsidRDefault="00FE4BBF" w:rsidP="00FE4BBF">
      <w:pPr>
        <w:autoSpaceDE w:val="0"/>
        <w:autoSpaceDN w:val="0"/>
        <w:adjustRightInd w:val="0"/>
        <w:rPr>
          <w:rFonts w:ascii="CIDFont+F6" w:hAnsi="CIDFont+F6" w:cs="CIDFont+F6"/>
        </w:rPr>
      </w:pPr>
    </w:p>
    <w:p w:rsidR="00B303A6" w:rsidRDefault="00FE4BBF" w:rsidP="00FE4BBF">
      <w:pPr>
        <w:autoSpaceDE w:val="0"/>
        <w:autoSpaceDN w:val="0"/>
        <w:adjustRightInd w:val="0"/>
        <w:rPr>
          <w:rFonts w:ascii="CIDFont+F6" w:hAnsi="CIDFont+F6" w:cs="CIDFont+F6"/>
        </w:rPr>
      </w:pPr>
      <w:r>
        <w:rPr>
          <w:rFonts w:ascii="CIDFont+F6" w:hAnsi="CIDFont+F6" w:cs="CIDFont+F6"/>
        </w:rPr>
        <w:t>There will be [four] different job shadow sessions</w:t>
      </w:r>
      <w:r w:rsidR="008A0EAA">
        <w:rPr>
          <w:rFonts w:ascii="CIDFont+F6" w:hAnsi="CIDFont+F6" w:cs="CIDFont+F6"/>
        </w:rPr>
        <w:t xml:space="preserve"> available</w:t>
      </w:r>
      <w:r w:rsidR="00693EDE">
        <w:rPr>
          <w:rFonts w:ascii="CIDFont+F6" w:hAnsi="CIDFont+F6" w:cs="CIDFont+F6"/>
        </w:rPr>
        <w:t>. S</w:t>
      </w:r>
      <w:r>
        <w:rPr>
          <w:rFonts w:ascii="CIDFont+F6" w:hAnsi="CIDFont+F6" w:cs="CIDFont+F6"/>
        </w:rPr>
        <w:t>tudents will be required to participate in at least one of the</w:t>
      </w:r>
      <w:r w:rsidR="008A0EAA">
        <w:rPr>
          <w:rFonts w:ascii="CIDFont+F6" w:hAnsi="CIDFont+F6" w:cs="CIDFont+F6"/>
        </w:rPr>
        <w:t>se</w:t>
      </w:r>
      <w:r>
        <w:rPr>
          <w:rFonts w:ascii="CIDFont+F6" w:hAnsi="CIDFont+F6" w:cs="CIDFont+F6"/>
        </w:rPr>
        <w:t xml:space="preserve"> sessions. </w:t>
      </w:r>
      <w:r w:rsidR="00F4081E">
        <w:rPr>
          <w:rFonts w:ascii="CIDFont+F6" w:hAnsi="CIDFont+F6" w:cs="CIDFont+F6"/>
        </w:rPr>
        <w:t xml:space="preserve"> Students will complete a </w:t>
      </w:r>
      <w:r>
        <w:rPr>
          <w:rFonts w:ascii="CIDFont+F6" w:hAnsi="CIDFont+F6" w:cs="CIDFont+F6"/>
        </w:rPr>
        <w:t>graded follow</w:t>
      </w:r>
      <w:r w:rsidR="00693EDE">
        <w:rPr>
          <w:rFonts w:ascii="CIDFont+F6" w:hAnsi="CIDFont+F6" w:cs="CIDFont+F6"/>
        </w:rPr>
        <w:t>-</w:t>
      </w:r>
      <w:r>
        <w:rPr>
          <w:rFonts w:ascii="CIDFont+F6" w:hAnsi="CIDFont+F6" w:cs="CIDFont+F6"/>
        </w:rPr>
        <w:t xml:space="preserve">up assignment </w:t>
      </w:r>
      <w:r w:rsidR="00F4081E">
        <w:rPr>
          <w:rFonts w:ascii="CIDFont+F6" w:hAnsi="CIDFont+F6" w:cs="CIDFont+F6"/>
        </w:rPr>
        <w:t>about</w:t>
      </w:r>
      <w:r>
        <w:rPr>
          <w:rFonts w:ascii="CIDFont+F6" w:hAnsi="CIDFont+F6" w:cs="CIDFont+F6"/>
        </w:rPr>
        <w:t xml:space="preserve"> </w:t>
      </w:r>
      <w:r w:rsidR="004237F0">
        <w:rPr>
          <w:rFonts w:ascii="CIDFont+F6" w:hAnsi="CIDFont+F6" w:cs="CIDFont+F6"/>
        </w:rPr>
        <w:t>the experience</w:t>
      </w:r>
      <w:r>
        <w:rPr>
          <w:rFonts w:ascii="CIDFont+F6" w:hAnsi="CIDFont+F6" w:cs="CIDFont+F6"/>
        </w:rPr>
        <w:t xml:space="preserve"> </w:t>
      </w:r>
      <w:r w:rsidR="00C4567B">
        <w:rPr>
          <w:rFonts w:ascii="CIDFont+F6" w:hAnsi="CIDFont+F6" w:cs="CIDFont+F6"/>
        </w:rPr>
        <w:t>in their</w:t>
      </w:r>
      <w:r>
        <w:rPr>
          <w:rFonts w:ascii="CIDFont+F6" w:hAnsi="CIDFont+F6" w:cs="CIDFont+F6"/>
        </w:rPr>
        <w:t xml:space="preserve"> English classes.</w:t>
      </w:r>
      <w:bookmarkStart w:id="0" w:name="_GoBack"/>
      <w:bookmarkEnd w:id="0"/>
    </w:p>
    <w:p w:rsidR="00FE4BBF" w:rsidRDefault="00FE4BBF" w:rsidP="00FE4BBF">
      <w:pPr>
        <w:autoSpaceDE w:val="0"/>
        <w:autoSpaceDN w:val="0"/>
        <w:adjustRightInd w:val="0"/>
      </w:pPr>
    </w:p>
    <w:p w:rsidR="00B24ACB" w:rsidRDefault="00B24ACB" w:rsidP="00B24ACB">
      <w:r>
        <w:t xml:space="preserve">This is a great opportunity for your student </w:t>
      </w:r>
      <w:r w:rsidR="007F3D1D">
        <w:t>to</w:t>
      </w:r>
      <w:r>
        <w:t xml:space="preserve"> experience a day in the life in his or her chosen field. If you have questions, please contact me. </w:t>
      </w:r>
    </w:p>
    <w:p w:rsidR="00B303A6" w:rsidRDefault="00B303A6" w:rsidP="00B303A6"/>
    <w:p w:rsidR="00B303A6" w:rsidRDefault="00B303A6" w:rsidP="00B303A6">
      <w:r>
        <w:t>Sincerely,</w:t>
      </w:r>
    </w:p>
    <w:p w:rsidR="00B303A6" w:rsidRDefault="00B303A6" w:rsidP="00B303A6"/>
    <w:p w:rsidR="00B303A6" w:rsidRDefault="00B303A6" w:rsidP="00B303A6">
      <w:pPr>
        <w:rPr>
          <w:rFonts w:ascii="Calibri" w:hAnsi="Calibri"/>
        </w:rPr>
      </w:pPr>
    </w:p>
    <w:p w:rsidR="00B303A6" w:rsidRDefault="00B303A6" w:rsidP="00B303A6">
      <w:pPr>
        <w:rPr>
          <w:rFonts w:ascii="Calibri" w:hAnsi="Calibri"/>
        </w:rPr>
      </w:pPr>
      <w:r>
        <w:rPr>
          <w:rFonts w:ascii="Calibri" w:hAnsi="Calibri"/>
        </w:rPr>
        <w:t>[your name]</w:t>
      </w:r>
    </w:p>
    <w:p w:rsidR="00B303A6" w:rsidRPr="00930B76" w:rsidRDefault="00B303A6" w:rsidP="00B303A6">
      <w:pPr>
        <w:rPr>
          <w:rFonts w:ascii="Calibri" w:hAnsi="Calibri"/>
        </w:rPr>
      </w:pPr>
      <w:r>
        <w:rPr>
          <w:rFonts w:ascii="Calibri" w:hAnsi="Calibri"/>
        </w:rPr>
        <w:t>South Dakota Career Advisor</w:t>
      </w:r>
    </w:p>
    <w:permEnd w:id="723855443"/>
    <w:p w:rsidR="00B70495" w:rsidRPr="00064132" w:rsidRDefault="00B70495" w:rsidP="00064132"/>
    <w:sectPr w:rsidR="00B70495" w:rsidRPr="00064132" w:rsidSect="005D6E9D">
      <w:headerReference w:type="default" r:id="rId6"/>
      <w:footerReference w:type="default" r:id="rId7"/>
      <w:pgSz w:w="12240" w:h="15840"/>
      <w:pgMar w:top="1440" w:right="1440" w:bottom="1530" w:left="1440" w:header="720" w:footer="5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119" w:rsidRDefault="00C95119" w:rsidP="005D6E9D">
      <w:r>
        <w:separator/>
      </w:r>
    </w:p>
  </w:endnote>
  <w:endnote w:type="continuationSeparator" w:id="0">
    <w:p w:rsidR="00C95119" w:rsidRDefault="00C95119" w:rsidP="005D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E9D" w:rsidRPr="005D6E9D" w:rsidRDefault="005D6E9D" w:rsidP="005D6E9D">
    <w:pPr>
      <w:pStyle w:val="Footer"/>
      <w:jc w:val="center"/>
      <w:rPr>
        <w:i/>
        <w:sz w:val="18"/>
        <w:szCs w:val="18"/>
      </w:rPr>
    </w:pPr>
    <w:r w:rsidRPr="005D6E9D">
      <w:rPr>
        <w:i/>
        <w:sz w:val="18"/>
        <w:szCs w:val="18"/>
      </w:rPr>
      <w:t>A PARTNERSHIP PROGRAM OF THE SOUTH DAKOTA DEPARTMENT OF EDUCATION</w:t>
    </w:r>
  </w:p>
  <w:p w:rsidR="005D6E9D" w:rsidRPr="005D6E9D" w:rsidRDefault="005D6E9D" w:rsidP="005D6E9D">
    <w:pPr>
      <w:pStyle w:val="Footer"/>
      <w:jc w:val="center"/>
      <w:rPr>
        <w:i/>
        <w:sz w:val="18"/>
        <w:szCs w:val="18"/>
      </w:rPr>
    </w:pPr>
    <w:r w:rsidRPr="005D6E9D">
      <w:rPr>
        <w:i/>
        <w:sz w:val="18"/>
        <w:szCs w:val="18"/>
      </w:rPr>
      <w:t>AND THE SOUTH DAKOTA DEPARTMENT OF LABOR AND REGULATION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119" w:rsidRDefault="00C95119" w:rsidP="005D6E9D">
      <w:r>
        <w:separator/>
      </w:r>
    </w:p>
  </w:footnote>
  <w:footnote w:type="continuationSeparator" w:id="0">
    <w:p w:rsidR="00C95119" w:rsidRDefault="00C95119" w:rsidP="005D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E9D" w:rsidRDefault="005D6E9D" w:rsidP="005D6E9D">
    <w:pPr>
      <w:pStyle w:val="Header"/>
      <w:jc w:val="center"/>
    </w:pPr>
    <w:r w:rsidRPr="005D6E9D">
      <w:rPr>
        <w:noProof/>
      </w:rPr>
      <w:drawing>
        <wp:inline distT="0" distB="0" distL="0" distR="0">
          <wp:extent cx="1776095" cy="1428466"/>
          <wp:effectExtent l="0" t="0" r="0" b="635"/>
          <wp:docPr id="14" name="Content Placeholder 8">
            <a:extLst xmlns:a="http://schemas.openxmlformats.org/drawingml/2006/main">
              <a:ext uri="{FF2B5EF4-FFF2-40B4-BE49-F238E27FC236}">
                <a16:creationId xmlns:a16="http://schemas.microsoft.com/office/drawing/2014/main" id="{A953FF9C-CD3B-40B6-B460-909580ED96C4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Content Placeholder 8">
                    <a:extLst>
                      <a:ext uri="{FF2B5EF4-FFF2-40B4-BE49-F238E27FC236}">
                        <a16:creationId xmlns:a16="http://schemas.microsoft.com/office/drawing/2014/main" id="{A953FF9C-CD3B-40B6-B460-909580ED96C4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85" t="10073" r="8171" b="8385"/>
                  <a:stretch/>
                </pic:blipFill>
                <pic:spPr>
                  <a:xfrm>
                    <a:off x="0" y="0"/>
                    <a:ext cx="1807290" cy="1453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SBxOIjBflqfcLt45AIFRlj07kGbP8Y5Yr7YlkUwxXCv9CjklPnj6/56fikrpdjE7JCl9EXLTdqxfFBHtWtwwWg==" w:salt="ae+L3VONVw0ZyZ1q6S0VDw==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E9D"/>
    <w:rsid w:val="00064132"/>
    <w:rsid w:val="000F6DCC"/>
    <w:rsid w:val="00244575"/>
    <w:rsid w:val="002D7B5B"/>
    <w:rsid w:val="003C3155"/>
    <w:rsid w:val="004237F0"/>
    <w:rsid w:val="00461F49"/>
    <w:rsid w:val="004B2477"/>
    <w:rsid w:val="004D451D"/>
    <w:rsid w:val="004E624A"/>
    <w:rsid w:val="00555D3F"/>
    <w:rsid w:val="005C2634"/>
    <w:rsid w:val="005D6E9D"/>
    <w:rsid w:val="00630F82"/>
    <w:rsid w:val="00686613"/>
    <w:rsid w:val="00693EDE"/>
    <w:rsid w:val="00786146"/>
    <w:rsid w:val="007F3D1D"/>
    <w:rsid w:val="008A0EAA"/>
    <w:rsid w:val="00904F9E"/>
    <w:rsid w:val="0093491C"/>
    <w:rsid w:val="009D7300"/>
    <w:rsid w:val="00A31F5A"/>
    <w:rsid w:val="00A64F91"/>
    <w:rsid w:val="00A650F6"/>
    <w:rsid w:val="00AD06DE"/>
    <w:rsid w:val="00B14303"/>
    <w:rsid w:val="00B24ACB"/>
    <w:rsid w:val="00B303A6"/>
    <w:rsid w:val="00B462AD"/>
    <w:rsid w:val="00B52D28"/>
    <w:rsid w:val="00B70495"/>
    <w:rsid w:val="00BC54C6"/>
    <w:rsid w:val="00C36F9A"/>
    <w:rsid w:val="00C4567B"/>
    <w:rsid w:val="00C63AAE"/>
    <w:rsid w:val="00C95119"/>
    <w:rsid w:val="00CC59B5"/>
    <w:rsid w:val="00CE46D0"/>
    <w:rsid w:val="00CF6AC1"/>
    <w:rsid w:val="00E03041"/>
    <w:rsid w:val="00E63F66"/>
    <w:rsid w:val="00E85E30"/>
    <w:rsid w:val="00EC4E4D"/>
    <w:rsid w:val="00F17A0C"/>
    <w:rsid w:val="00F4081E"/>
    <w:rsid w:val="00FD54D4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6E9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E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E9D"/>
  </w:style>
  <w:style w:type="paragraph" w:styleId="Footer">
    <w:name w:val="footer"/>
    <w:basedOn w:val="Normal"/>
    <w:link w:val="FooterChar"/>
    <w:uiPriority w:val="99"/>
    <w:unhideWhenUsed/>
    <w:rsid w:val="005D6E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E9D"/>
  </w:style>
  <w:style w:type="paragraph" w:styleId="NormalWeb">
    <w:name w:val="Normal (Web)"/>
    <w:basedOn w:val="Normal"/>
    <w:uiPriority w:val="99"/>
    <w:unhideWhenUsed/>
    <w:rsid w:val="0006413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4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4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F0D3EEDF.dotm</Template>
  <TotalTime>0</TotalTime>
  <Pages>1</Pages>
  <Words>142</Words>
  <Characters>815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2019-07-08T13:45:00Z</dcterms:created>
  <dcterms:modified xsi:type="dcterms:W3CDTF">2019-07-08T13:49:00Z</dcterms:modified>
</cp:coreProperties>
</file>